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206F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DEGHER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23906F5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CCD87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59CCA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Steyning, Sussex,</w:t>
      </w:r>
    </w:p>
    <w:p w14:paraId="188CEF31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71C0DD60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463ED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19-56)</w:t>
      </w:r>
    </w:p>
    <w:p w14:paraId="0EF99D05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98716" w14:textId="77777777" w:rsidR="00262382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90084C" w14:textId="77777777" w:rsidR="00262382" w:rsidRPr="009B1036" w:rsidRDefault="00262382" w:rsidP="002623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40D340CF" w14:textId="399B1304" w:rsidR="00BA00AB" w:rsidRPr="0026238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623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DE0F5" w14:textId="77777777" w:rsidR="00262382" w:rsidRDefault="00262382" w:rsidP="009139A6">
      <w:r>
        <w:separator/>
      </w:r>
    </w:p>
  </w:endnote>
  <w:endnote w:type="continuationSeparator" w:id="0">
    <w:p w14:paraId="078FB307" w14:textId="77777777" w:rsidR="00262382" w:rsidRDefault="002623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F8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90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E48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A2423" w14:textId="77777777" w:rsidR="00262382" w:rsidRDefault="00262382" w:rsidP="009139A6">
      <w:r>
        <w:separator/>
      </w:r>
    </w:p>
  </w:footnote>
  <w:footnote w:type="continuationSeparator" w:id="0">
    <w:p w14:paraId="023B6E4B" w14:textId="77777777" w:rsidR="00262382" w:rsidRDefault="002623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F2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664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4A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82"/>
    <w:rsid w:val="000666E0"/>
    <w:rsid w:val="002510B7"/>
    <w:rsid w:val="0026238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2A8E5"/>
  <w15:chartTrackingRefBased/>
  <w15:docId w15:val="{C2A15E4B-C6A4-47F9-9E52-31CF54B3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23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2022-02-26T20:34:00Z</dcterms:created>
  <dcterms:modified xsi:type="dcterms:W3CDTF">2022-02-26T20:35:00Z</dcterms:modified>
</cp:coreProperties>
</file>